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68E19C00"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1F2433" w:rsidRPr="001F2433">
        <w:rPr>
          <w:rFonts w:ascii="Arial Narrow" w:hAnsi="Arial Narrow" w:cs="Arial"/>
          <w:b/>
          <w:bCs/>
        </w:rPr>
        <w:t>0168366</w:t>
      </w:r>
      <w:r w:rsidR="00556580">
        <w:rPr>
          <w:rFonts w:ascii="Arial Narrow" w:hAnsi="Arial Narrow" w:cs="Arial"/>
          <w:b/>
          <w:bCs/>
        </w:rPr>
        <w:t xml:space="preserve"> </w:t>
      </w:r>
      <w:r w:rsidR="001D5378">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9ED3F6D"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3551F">
        <w:rPr>
          <w:rFonts w:ascii="Arial Narrow" w:hAnsi="Arial Narrow" w:cs="Arial"/>
          <w:color w:val="000000"/>
          <w:lang w:val="es-ES_tradnl"/>
        </w:rPr>
        <w:t>0</w:t>
      </w:r>
      <w:r w:rsidR="00556580">
        <w:rPr>
          <w:rFonts w:ascii="Arial Narrow" w:hAnsi="Arial Narrow" w:cs="Arial"/>
          <w:color w:val="000000"/>
          <w:lang w:val="es-ES_tradnl"/>
        </w:rPr>
        <w:t>2</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3551F">
        <w:rPr>
          <w:rFonts w:ascii="Arial Narrow" w:hAnsi="Arial Narrow" w:cs="Arial"/>
          <w:color w:val="000000"/>
          <w:lang w:val="es-ES_tradnl"/>
        </w:rPr>
        <w:t>diciembre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0B66F002"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1B0DA2">
        <w:rPr>
          <w:rFonts w:ascii="Arial Narrow" w:hAnsi="Arial Narrow"/>
          <w:b/>
          <w:bCs/>
        </w:rPr>
        <w:t xml:space="preserve">0011251 </w:t>
      </w:r>
      <w:r w:rsidR="002F3562" w:rsidRPr="002F3562">
        <w:rPr>
          <w:rFonts w:ascii="Arial Narrow" w:hAnsi="Arial Narrow"/>
          <w:b/>
          <w:bCs/>
        </w:rPr>
        <w:t xml:space="preserve"> </w:t>
      </w:r>
      <w:r w:rsidR="00672C94" w:rsidRPr="008150B4">
        <w:rPr>
          <w:rFonts w:ascii="Arial Narrow" w:hAnsi="Arial Narrow"/>
          <w:b/>
          <w:bCs/>
        </w:rPr>
        <w:t xml:space="preserve">del </w:t>
      </w:r>
      <w:r w:rsidR="00212185" w:rsidRPr="00212185">
        <w:rPr>
          <w:rFonts w:ascii="Arial Narrow" w:hAnsi="Arial Narrow"/>
          <w:b/>
          <w:bCs/>
        </w:rPr>
        <w:t>10 de agosto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1B0DA2">
        <w:rPr>
          <w:rFonts w:ascii="Arial Narrow" w:hAnsi="Arial Narrow"/>
          <w:b/>
          <w:bCs/>
        </w:rPr>
        <w:t>MARIA CAMILA CAPELA LOPEZ</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1B0DA2">
        <w:rPr>
          <w:rFonts w:ascii="Arial Narrow" w:hAnsi="Arial Narrow"/>
        </w:rPr>
        <w:t>1.131.109.299</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1B0DA2" w:rsidRPr="001B0DA2">
        <w:rPr>
          <w:rFonts w:ascii="Arial Narrow" w:hAnsi="Arial Narrow"/>
          <w:b/>
          <w:bCs/>
        </w:rPr>
        <w:t>QUINIENTOS SESENTA Y NUEVE MIL DOSCIENTOS SESENTA Y CINCO PESOS M/CTE. ($569.265,00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1B0DA2" w:rsidRPr="001B0DA2">
        <w:rPr>
          <w:rFonts w:ascii="Arial Narrow" w:hAnsi="Arial Narrow"/>
        </w:rPr>
        <w:t>35042 de fecha 27 de septiembre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311789E3"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212185">
        <w:rPr>
          <w:rFonts w:ascii="Arial Narrow" w:hAnsi="Arial Narrow"/>
        </w:rPr>
        <w:t>04 de diciembre de 2023</w:t>
      </w:r>
      <w:r w:rsidR="00D47D9D">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34CFB219"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1B0DA2">
        <w:rPr>
          <w:rFonts w:ascii="Arial Narrow" w:hAnsi="Arial Narrow"/>
          <w:b/>
          <w:bCs/>
        </w:rPr>
        <w:t>MARIA CAMILA CAPELA LOPEZ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1B0DA2" w:rsidRPr="001B0DA2">
        <w:rPr>
          <w:rFonts w:ascii="Arial Narrow" w:hAnsi="Arial Narrow"/>
          <w:b/>
          <w:bCs/>
        </w:rPr>
        <w:t>UN MILLON CIENTO TREINTA Y OCHO MIL QUINIENTOS TREINTA PESOS M/CTE. ($1.138.530,00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7CB315C9"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7645BF">
        <w:rPr>
          <w:rFonts w:ascii="Arial Narrow" w:hAnsi="Arial Narrow"/>
        </w:rPr>
        <w:t xml:space="preserve"> señora</w:t>
      </w:r>
      <w:r w:rsidR="00222C68" w:rsidRPr="008150B4">
        <w:rPr>
          <w:rFonts w:ascii="Arial Narrow" w:hAnsi="Arial Narrow"/>
        </w:rPr>
        <w:t xml:space="preserve"> </w:t>
      </w:r>
      <w:r w:rsidR="001B0DA2">
        <w:rPr>
          <w:rFonts w:ascii="Arial Narrow" w:hAnsi="Arial Narrow"/>
          <w:b/>
          <w:bCs/>
        </w:rPr>
        <w:t>MARIA CAMILA CAPELA LOPEZ</w:t>
      </w:r>
      <w:r w:rsidR="00B10CAF" w:rsidRPr="00C37E72">
        <w:rPr>
          <w:rFonts w:ascii="Arial Narrow" w:hAnsi="Arial Narrow"/>
          <w:b/>
          <w:bCs/>
        </w:rPr>
        <w:t>,</w:t>
      </w:r>
      <w:r w:rsidR="00B10CAF" w:rsidRPr="008150B4">
        <w:rPr>
          <w:rFonts w:ascii="Arial Narrow" w:hAnsi="Arial Narrow"/>
        </w:rPr>
        <w:t xml:space="preserve"> identificad</w:t>
      </w:r>
      <w:r w:rsidR="00B10CAF">
        <w:rPr>
          <w:rFonts w:ascii="Arial Narrow" w:hAnsi="Arial Narrow"/>
        </w:rPr>
        <w:t>a</w:t>
      </w:r>
      <w:r w:rsidR="00B10CAF" w:rsidRPr="008150B4">
        <w:rPr>
          <w:rFonts w:ascii="Arial Narrow" w:hAnsi="Arial Narrow"/>
        </w:rPr>
        <w:t xml:space="preserve"> con cédula de ciudadanía número</w:t>
      </w:r>
      <w:r w:rsidR="00B10CAF">
        <w:rPr>
          <w:rFonts w:ascii="Arial Narrow" w:hAnsi="Arial Narrow"/>
        </w:rPr>
        <w:t xml:space="preserve"> </w:t>
      </w:r>
      <w:r w:rsidR="001B0DA2">
        <w:rPr>
          <w:rFonts w:ascii="Arial Narrow" w:hAnsi="Arial Narrow"/>
        </w:rPr>
        <w:t>1.131.109.299</w:t>
      </w:r>
      <w:r w:rsidR="00B10CAF" w:rsidRPr="008150B4">
        <w:rPr>
          <w:rFonts w:ascii="Arial Narrow" w:hAnsi="Arial Narrow"/>
        </w:rPr>
        <w:t xml:space="preserve">,por la suma de </w:t>
      </w:r>
      <w:r w:rsidR="001B0DA2" w:rsidRPr="001B0DA2">
        <w:rPr>
          <w:rFonts w:ascii="Arial Narrow" w:hAnsi="Arial Narrow"/>
          <w:b/>
          <w:bCs/>
        </w:rPr>
        <w:t>QUINIENTOS SESENTA Y NUEVE MIL DOSCIENTOS SESENTA Y CINCO PESOS M/CTE. ($569.265,00</w:t>
      </w:r>
      <w:r w:rsidR="001B0DA2" w:rsidRPr="008150B4">
        <w:rPr>
          <w:rFonts w:ascii="Arial Narrow" w:hAnsi="Arial Narrow"/>
          <w:b/>
          <w:bCs/>
        </w:rPr>
        <w:t>),</w:t>
      </w:r>
      <w:r w:rsidR="001B0DA2" w:rsidRPr="008150B4">
        <w:rPr>
          <w:rFonts w:ascii="Arial Narrow" w:hAnsi="Arial Narrow"/>
        </w:rPr>
        <w:t xml:space="preserve"> por concepto de la obligación contenida en la Resolución </w:t>
      </w:r>
      <w:r w:rsidR="001B0DA2" w:rsidRPr="001B0DA2">
        <w:rPr>
          <w:rFonts w:ascii="Arial Narrow" w:hAnsi="Arial Narrow"/>
        </w:rPr>
        <w:t>35042 de fecha 27 de septiembre de 2019</w:t>
      </w:r>
      <w:r w:rsidR="00776AF8" w:rsidRPr="00776AF8">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40A387CD"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1B0DA2">
        <w:rPr>
          <w:rFonts w:ascii="Arial Narrow" w:hAnsi="Arial Narrow"/>
          <w:b/>
          <w:bCs/>
        </w:rPr>
        <w:t>MARIA CAMILA CAPELA LOPEZ</w:t>
      </w:r>
      <w:r w:rsidR="0096235E" w:rsidRPr="00C37E72">
        <w:rPr>
          <w:rFonts w:ascii="Arial Narrow" w:hAnsi="Arial Narrow"/>
          <w:b/>
          <w:bCs/>
        </w:rPr>
        <w:t>,</w:t>
      </w:r>
      <w:r w:rsidR="0096235E" w:rsidRPr="008150B4">
        <w:rPr>
          <w:rFonts w:ascii="Arial Narrow" w:hAnsi="Arial Narrow"/>
        </w:rPr>
        <w:t xml:space="preserve"> identificad</w:t>
      </w:r>
      <w:r w:rsidR="0096235E">
        <w:rPr>
          <w:rFonts w:ascii="Arial Narrow" w:hAnsi="Arial Narrow"/>
        </w:rPr>
        <w:t>a</w:t>
      </w:r>
      <w:r w:rsidR="0096235E" w:rsidRPr="008150B4">
        <w:rPr>
          <w:rFonts w:ascii="Arial Narrow" w:hAnsi="Arial Narrow"/>
        </w:rPr>
        <w:t xml:space="preserve"> con cédula de ciudadanía número</w:t>
      </w:r>
      <w:r w:rsidR="0096235E">
        <w:rPr>
          <w:rFonts w:ascii="Arial Narrow" w:hAnsi="Arial Narrow"/>
        </w:rPr>
        <w:t xml:space="preserve"> </w:t>
      </w:r>
      <w:r w:rsidR="001B0DA2">
        <w:rPr>
          <w:rFonts w:ascii="Arial Narrow" w:hAnsi="Arial Narrow"/>
        </w:rPr>
        <w:t>1.131.109.299</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7D499623"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3551F">
        <w:rPr>
          <w:rFonts w:ascii="Arial Narrow" w:hAnsi="Arial Narrow"/>
          <w:sz w:val="22"/>
          <w:szCs w:val="22"/>
        </w:rPr>
        <w:t>0</w:t>
      </w:r>
      <w:r w:rsidR="00556580">
        <w:rPr>
          <w:rFonts w:ascii="Arial Narrow" w:hAnsi="Arial Narrow"/>
          <w:sz w:val="22"/>
          <w:szCs w:val="22"/>
        </w:rPr>
        <w:t>2</w:t>
      </w:r>
      <w:r w:rsidR="00B3551F">
        <w:rPr>
          <w:rFonts w:ascii="Arial Narrow" w:hAnsi="Arial Narrow"/>
          <w:sz w:val="22"/>
          <w:szCs w:val="22"/>
        </w:rPr>
        <w:t xml:space="preserve"> de diciembre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77C5D149" w14:textId="77777777" w:rsidR="00A432C6" w:rsidRDefault="00A432C6" w:rsidP="008C220E">
      <w:pPr>
        <w:jc w:val="both"/>
        <w:rPr>
          <w:rFonts w:ascii="Arial Narrow" w:hAnsi="Arial Narrow"/>
          <w:i/>
          <w:iCs/>
          <w:noProof/>
          <w:sz w:val="16"/>
          <w:szCs w:val="16"/>
        </w:rPr>
      </w:pPr>
    </w:p>
    <w:p w14:paraId="7FF61980" w14:textId="6D86EA0D" w:rsidR="00436830" w:rsidRPr="003713CD" w:rsidRDefault="0096235E" w:rsidP="0096235E">
      <w:pPr>
        <w:jc w:val="both"/>
        <w:rPr>
          <w:rFonts w:ascii="Arial Narrow" w:hAnsi="Arial Narrow"/>
          <w:i/>
          <w:iCs/>
          <w:noProof/>
          <w:sz w:val="16"/>
          <w:szCs w:val="16"/>
        </w:rPr>
      </w:pPr>
      <w:r w:rsidRPr="0096235E">
        <w:rPr>
          <w:rFonts w:ascii="Arial Narrow" w:hAnsi="Arial Narrow"/>
          <w:i/>
          <w:iCs/>
          <w:noProof/>
          <w:sz w:val="16"/>
          <w:szCs w:val="16"/>
        </w:rPr>
        <w:t>Expediente: 26203975-</w:t>
      </w:r>
      <w:r w:rsidR="001B0DA2">
        <w:rPr>
          <w:rFonts w:ascii="Arial Narrow" w:hAnsi="Arial Narrow"/>
          <w:i/>
          <w:iCs/>
          <w:noProof/>
          <w:sz w:val="16"/>
          <w:szCs w:val="16"/>
        </w:rPr>
        <w:t>MARIA CAMILA CAPELA LOPEZ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B040BD" w14:textId="77777777" w:rsidR="00F64F87" w:rsidRDefault="00F64F87">
      <w:r>
        <w:separator/>
      </w:r>
    </w:p>
  </w:endnote>
  <w:endnote w:type="continuationSeparator" w:id="0">
    <w:p w14:paraId="06429E94" w14:textId="77777777" w:rsidR="00F64F87" w:rsidRDefault="00F64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37792" w14:textId="77777777" w:rsidR="00F64F87" w:rsidRDefault="00F64F87">
      <w:r>
        <w:separator/>
      </w:r>
    </w:p>
  </w:footnote>
  <w:footnote w:type="continuationSeparator" w:id="0">
    <w:p w14:paraId="31EF6931" w14:textId="77777777" w:rsidR="00F64F87" w:rsidRDefault="00F64F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4CE0580C"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1F2433" w:rsidRPr="001F2433">
      <w:rPr>
        <w:rFonts w:ascii="Arial Narrow" w:hAnsi="Arial Narrow" w:cs="Arial"/>
        <w:b/>
        <w:bCs/>
      </w:rPr>
      <w:t>0168366</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3551F">
      <w:rPr>
        <w:rFonts w:ascii="Arial Narrow" w:hAnsi="Arial Narrow" w:cs="Arial"/>
        <w:b/>
        <w:bCs/>
      </w:rPr>
      <w:t>0</w:t>
    </w:r>
    <w:r w:rsidR="00556580">
      <w:rPr>
        <w:rFonts w:ascii="Arial Narrow" w:hAnsi="Arial Narrow" w:cs="Arial"/>
        <w:b/>
        <w:bCs/>
      </w:rPr>
      <w:t>2</w:t>
    </w:r>
    <w:r w:rsidR="00BE398A">
      <w:rPr>
        <w:rFonts w:ascii="Arial Narrow" w:hAnsi="Arial Narrow" w:cs="Arial"/>
        <w:b/>
        <w:bCs/>
      </w:rPr>
      <w:t xml:space="preserve"> DE </w:t>
    </w:r>
    <w:r w:rsidR="00B3551F">
      <w:rPr>
        <w:rFonts w:ascii="Arial Narrow" w:hAnsi="Arial Narrow" w:cs="Arial"/>
        <w:b/>
        <w:bCs/>
      </w:rPr>
      <w:t xml:space="preserve">DICIEMBRE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A2F"/>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0CD"/>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944"/>
    <w:rsid w:val="00107ED7"/>
    <w:rsid w:val="001108E9"/>
    <w:rsid w:val="00110E61"/>
    <w:rsid w:val="001128BA"/>
    <w:rsid w:val="0011369E"/>
    <w:rsid w:val="00113859"/>
    <w:rsid w:val="00113F12"/>
    <w:rsid w:val="001163CE"/>
    <w:rsid w:val="00117B4A"/>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5A6"/>
    <w:rsid w:val="001A1BB2"/>
    <w:rsid w:val="001A2635"/>
    <w:rsid w:val="001A29A1"/>
    <w:rsid w:val="001A4EAC"/>
    <w:rsid w:val="001A5140"/>
    <w:rsid w:val="001A52A3"/>
    <w:rsid w:val="001A5383"/>
    <w:rsid w:val="001A7E9E"/>
    <w:rsid w:val="001B0DA2"/>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5378"/>
    <w:rsid w:val="001D6E5A"/>
    <w:rsid w:val="001D706C"/>
    <w:rsid w:val="001D776F"/>
    <w:rsid w:val="001D7CD4"/>
    <w:rsid w:val="001E1D31"/>
    <w:rsid w:val="001E2383"/>
    <w:rsid w:val="001E25D7"/>
    <w:rsid w:val="001E26C9"/>
    <w:rsid w:val="001E3DC8"/>
    <w:rsid w:val="001E5682"/>
    <w:rsid w:val="001E6000"/>
    <w:rsid w:val="001F22FE"/>
    <w:rsid w:val="001F2433"/>
    <w:rsid w:val="00200213"/>
    <w:rsid w:val="0020160A"/>
    <w:rsid w:val="00201709"/>
    <w:rsid w:val="00203EDF"/>
    <w:rsid w:val="0020468B"/>
    <w:rsid w:val="00206792"/>
    <w:rsid w:val="00207155"/>
    <w:rsid w:val="00210A11"/>
    <w:rsid w:val="00210A9C"/>
    <w:rsid w:val="00211693"/>
    <w:rsid w:val="00212185"/>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45C8F"/>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3D22"/>
    <w:rsid w:val="002E4820"/>
    <w:rsid w:val="002E549B"/>
    <w:rsid w:val="002E5E34"/>
    <w:rsid w:val="002F025E"/>
    <w:rsid w:val="002F2634"/>
    <w:rsid w:val="002F3562"/>
    <w:rsid w:val="002F4098"/>
    <w:rsid w:val="002F5D87"/>
    <w:rsid w:val="002F6134"/>
    <w:rsid w:val="002F77B8"/>
    <w:rsid w:val="00300609"/>
    <w:rsid w:val="00301CB4"/>
    <w:rsid w:val="0030254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4C2A"/>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764"/>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1F2B"/>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477CF"/>
    <w:rsid w:val="005529A3"/>
    <w:rsid w:val="00552A76"/>
    <w:rsid w:val="00553984"/>
    <w:rsid w:val="0055469E"/>
    <w:rsid w:val="00556580"/>
    <w:rsid w:val="005567B6"/>
    <w:rsid w:val="005570C5"/>
    <w:rsid w:val="00560988"/>
    <w:rsid w:val="00560DCE"/>
    <w:rsid w:val="00560E5E"/>
    <w:rsid w:val="00561EF9"/>
    <w:rsid w:val="00563B47"/>
    <w:rsid w:val="0056490A"/>
    <w:rsid w:val="00564D21"/>
    <w:rsid w:val="005713D1"/>
    <w:rsid w:val="0057276A"/>
    <w:rsid w:val="005743C8"/>
    <w:rsid w:val="0057509F"/>
    <w:rsid w:val="00575248"/>
    <w:rsid w:val="0057713D"/>
    <w:rsid w:val="00580898"/>
    <w:rsid w:val="00580CF7"/>
    <w:rsid w:val="00581493"/>
    <w:rsid w:val="00583943"/>
    <w:rsid w:val="0058437F"/>
    <w:rsid w:val="00584B57"/>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10"/>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7B1"/>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64E9"/>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263D"/>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45BF"/>
    <w:rsid w:val="00766225"/>
    <w:rsid w:val="007666BC"/>
    <w:rsid w:val="007701AD"/>
    <w:rsid w:val="00770592"/>
    <w:rsid w:val="00772748"/>
    <w:rsid w:val="00773934"/>
    <w:rsid w:val="007757B1"/>
    <w:rsid w:val="00776AF8"/>
    <w:rsid w:val="00784178"/>
    <w:rsid w:val="00786EE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01B"/>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96E4E"/>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6DE"/>
    <w:rsid w:val="00912820"/>
    <w:rsid w:val="0091327A"/>
    <w:rsid w:val="0091440D"/>
    <w:rsid w:val="00914D04"/>
    <w:rsid w:val="00914DB9"/>
    <w:rsid w:val="00916FCB"/>
    <w:rsid w:val="009173C6"/>
    <w:rsid w:val="009200C5"/>
    <w:rsid w:val="0092027C"/>
    <w:rsid w:val="00920882"/>
    <w:rsid w:val="00920C7F"/>
    <w:rsid w:val="00921786"/>
    <w:rsid w:val="00922020"/>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384F"/>
    <w:rsid w:val="00946517"/>
    <w:rsid w:val="00950DC3"/>
    <w:rsid w:val="00951DE3"/>
    <w:rsid w:val="00954D3C"/>
    <w:rsid w:val="00955F3B"/>
    <w:rsid w:val="009607E8"/>
    <w:rsid w:val="00960D8C"/>
    <w:rsid w:val="0096235E"/>
    <w:rsid w:val="00964069"/>
    <w:rsid w:val="009650B4"/>
    <w:rsid w:val="009701B2"/>
    <w:rsid w:val="00970A4D"/>
    <w:rsid w:val="00971B66"/>
    <w:rsid w:val="00973565"/>
    <w:rsid w:val="00974885"/>
    <w:rsid w:val="00974A7D"/>
    <w:rsid w:val="00976433"/>
    <w:rsid w:val="0097683D"/>
    <w:rsid w:val="00977C0A"/>
    <w:rsid w:val="00980962"/>
    <w:rsid w:val="00981A67"/>
    <w:rsid w:val="00983A9E"/>
    <w:rsid w:val="009844DF"/>
    <w:rsid w:val="00985533"/>
    <w:rsid w:val="00985631"/>
    <w:rsid w:val="00992174"/>
    <w:rsid w:val="009927A5"/>
    <w:rsid w:val="00992B52"/>
    <w:rsid w:val="00993C5A"/>
    <w:rsid w:val="00994776"/>
    <w:rsid w:val="00996015"/>
    <w:rsid w:val="00996470"/>
    <w:rsid w:val="009A0272"/>
    <w:rsid w:val="009A0624"/>
    <w:rsid w:val="009A450D"/>
    <w:rsid w:val="009A6562"/>
    <w:rsid w:val="009A67B8"/>
    <w:rsid w:val="009B11FF"/>
    <w:rsid w:val="009B170E"/>
    <w:rsid w:val="009B2AE8"/>
    <w:rsid w:val="009B2D72"/>
    <w:rsid w:val="009B4010"/>
    <w:rsid w:val="009B4A2F"/>
    <w:rsid w:val="009B4A41"/>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1378"/>
    <w:rsid w:val="00A333DE"/>
    <w:rsid w:val="00A34D6A"/>
    <w:rsid w:val="00A34F04"/>
    <w:rsid w:val="00A36099"/>
    <w:rsid w:val="00A3668F"/>
    <w:rsid w:val="00A41424"/>
    <w:rsid w:val="00A432C6"/>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97E"/>
    <w:rsid w:val="00A82B27"/>
    <w:rsid w:val="00A82F4F"/>
    <w:rsid w:val="00A84645"/>
    <w:rsid w:val="00A8667A"/>
    <w:rsid w:val="00A92FB9"/>
    <w:rsid w:val="00A93004"/>
    <w:rsid w:val="00A93FF6"/>
    <w:rsid w:val="00A94275"/>
    <w:rsid w:val="00A95DC8"/>
    <w:rsid w:val="00A9625B"/>
    <w:rsid w:val="00AA21DC"/>
    <w:rsid w:val="00AA2538"/>
    <w:rsid w:val="00AA2E5C"/>
    <w:rsid w:val="00AA3341"/>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2F20"/>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0CAF"/>
    <w:rsid w:val="00B11A0A"/>
    <w:rsid w:val="00B12AB5"/>
    <w:rsid w:val="00B130F2"/>
    <w:rsid w:val="00B13384"/>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35415"/>
    <w:rsid w:val="00B3551F"/>
    <w:rsid w:val="00B40226"/>
    <w:rsid w:val="00B43299"/>
    <w:rsid w:val="00B45137"/>
    <w:rsid w:val="00B4543A"/>
    <w:rsid w:val="00B4544F"/>
    <w:rsid w:val="00B46CCE"/>
    <w:rsid w:val="00B5409A"/>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42A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831"/>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29DD"/>
    <w:rsid w:val="00C240B5"/>
    <w:rsid w:val="00C25461"/>
    <w:rsid w:val="00C25869"/>
    <w:rsid w:val="00C2630C"/>
    <w:rsid w:val="00C31000"/>
    <w:rsid w:val="00C325F8"/>
    <w:rsid w:val="00C32943"/>
    <w:rsid w:val="00C342B5"/>
    <w:rsid w:val="00C35449"/>
    <w:rsid w:val="00C35BCD"/>
    <w:rsid w:val="00C35D3E"/>
    <w:rsid w:val="00C3648D"/>
    <w:rsid w:val="00C370BF"/>
    <w:rsid w:val="00C37E72"/>
    <w:rsid w:val="00C4073F"/>
    <w:rsid w:val="00C40D04"/>
    <w:rsid w:val="00C40EE2"/>
    <w:rsid w:val="00C44509"/>
    <w:rsid w:val="00C44C18"/>
    <w:rsid w:val="00C45F87"/>
    <w:rsid w:val="00C47FE3"/>
    <w:rsid w:val="00C51535"/>
    <w:rsid w:val="00C56795"/>
    <w:rsid w:val="00C5737E"/>
    <w:rsid w:val="00C6262E"/>
    <w:rsid w:val="00C62899"/>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47D9D"/>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65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8C"/>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2FD1"/>
    <w:rsid w:val="00EC498E"/>
    <w:rsid w:val="00EC50CF"/>
    <w:rsid w:val="00EC5820"/>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C12"/>
    <w:rsid w:val="00F62EF0"/>
    <w:rsid w:val="00F64F87"/>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856"/>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C480683-CFAE-48C0-8B25-4DD706BE9B9D}">
  <ds:schemaRefs>
    <ds:schemaRef ds:uri="http://schemas.microsoft.com/sharepoint/v3/contenttype/forms"/>
  </ds:schemaRefs>
</ds:datastoreItem>
</file>

<file path=customXml/itemProps2.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3.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4.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5</TotalTime>
  <Pages>2</Pages>
  <Words>806</Words>
  <Characters>4433</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2025-12-02T15:51:00Z</dcterms:created>
  <dcterms:modified xsi:type="dcterms:W3CDTF">2025-12-03T13:19:00Z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